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Worthing</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Worthing</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Worthing</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Worthing</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Worthing</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Worthing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Worthing</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Worthing is estimated to be </w:t>
      </w:r>
      <w:r w:rsidRPr="00773DF7">
        <w:rPr>
          <w:rFonts w:ascii="Libre Franklin Light" w:eastAsia="Times New Roman" w:hAnsi="Libre Franklin Light" w:cs="Calibri Light"/>
          <w:b/>
          <w:bCs/>
          <w:color w:val="C45911" w:themeColor="accent2" w:themeShade="BF"/>
        </w:rPr>
        <w:t xml:space="preserve">£1,665,002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Worthing</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Worthing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Worthing</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Worthing</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orthing.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Worthing</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orthing.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Worthing</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Worthing</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orthing.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Worthing</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Worthing</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Worthing</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Worthing</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Worthing</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Worthing</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£1,665,002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Worthing</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£27,120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£560,860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£40,178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£11,300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£20,717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£1,004,827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£1,665,002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Worthing</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Worthing</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Worthing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Worthing</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Worthing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Worthing</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Worthing</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Worthing</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Worthing</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Worthing</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Worthing</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Worthing</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DB60E20-A4E8-4F14-8CF7-32391E1F748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